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21" w:type="dxa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B1716F" w:rsidRPr="00840C1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B1716F" w:rsidRPr="00840C17" w:rsidRDefault="00B1716F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:rsidR="00B1716F" w:rsidRPr="00840C17" w:rsidRDefault="00B1716F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1716F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06581E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1716F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B1716F" w:rsidRPr="00840C17" w:rsidTr="00840C17">
        <w:tc>
          <w:tcPr>
            <w:tcW w:w="236" w:type="dxa"/>
            <w:tcBorders>
              <w:lef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B1716F" w:rsidRPr="00840C17" w:rsidRDefault="00B1716F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B1716F" w:rsidRPr="00840C1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B1716F" w:rsidRPr="00840C17" w:rsidRDefault="00B1716F">
      <w:pPr>
        <w:spacing w:line="100" w:lineRule="atLeast"/>
        <w:jc w:val="center"/>
        <w:rPr>
          <w:rFonts w:ascii="Arial" w:hAnsi="Arial" w:cs="Arial"/>
        </w:rPr>
      </w:pPr>
    </w:p>
    <w:p w:rsidR="00B1716F" w:rsidRPr="00840C17" w:rsidRDefault="00B1716F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__</w:t>
      </w:r>
      <w:r w:rsidRPr="004026A1">
        <w:rPr>
          <w:rFonts w:ascii="Arial" w:hAnsi="Arial" w:cs="Arial"/>
          <w:b/>
          <w:color w:val="000000"/>
          <w:sz w:val="20"/>
          <w:szCs w:val="20"/>
        </w:rPr>
        <w:t>ОМБУ  ЛАЗО МИЦЕВ РАЛЕ</w:t>
      </w:r>
      <w:r w:rsidRPr="00840C17">
        <w:rPr>
          <w:rFonts w:ascii="Arial" w:hAnsi="Arial" w:cs="Arial"/>
          <w:color w:val="000000"/>
          <w:sz w:val="20"/>
          <w:szCs w:val="20"/>
        </w:rPr>
        <w:t>___________</w:t>
      </w:r>
      <w:r>
        <w:rPr>
          <w:rFonts w:ascii="Arial" w:hAnsi="Arial" w:cs="Arial"/>
          <w:color w:val="000000"/>
          <w:sz w:val="20"/>
          <w:szCs w:val="20"/>
        </w:rPr>
        <w:t>_________</w:t>
      </w:r>
    </w:p>
    <w:p w:rsidR="00B1716F" w:rsidRPr="00840C17" w:rsidRDefault="00B1716F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, седиште и телефон </w:t>
      </w:r>
      <w:r w:rsidRPr="004026A1">
        <w:rPr>
          <w:rFonts w:ascii="Arial" w:hAnsi="Arial" w:cs="Arial"/>
          <w:b/>
          <w:color w:val="000000"/>
          <w:sz w:val="20"/>
          <w:szCs w:val="20"/>
        </w:rPr>
        <w:t>БРАКА МИЛАДИНОВЦИ ББ  КАВАДАРЦИ 415-029</w:t>
      </w:r>
      <w:r>
        <w:rPr>
          <w:rFonts w:ascii="Arial" w:hAnsi="Arial" w:cs="Arial"/>
          <w:color w:val="000000"/>
          <w:sz w:val="20"/>
          <w:szCs w:val="20"/>
        </w:rPr>
        <w:t>_</w:t>
      </w:r>
    </w:p>
    <w:p w:rsidR="00B1716F" w:rsidRPr="00EE1B04" w:rsidRDefault="00B1716F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EE1B04">
        <w:rPr>
          <w:rFonts w:ascii="Arial" w:hAnsi="Arial" w:cs="Arial"/>
          <w:b/>
          <w:color w:val="000000"/>
          <w:sz w:val="20"/>
          <w:szCs w:val="20"/>
        </w:rPr>
        <w:t>__</w:t>
      </w:r>
      <w:r w:rsidRPr="00EE1B04">
        <w:rPr>
          <w:rFonts w:ascii="Arial" w:hAnsi="Arial" w:cs="Arial"/>
          <w:b/>
          <w:color w:val="000000"/>
          <w:sz w:val="20"/>
          <w:szCs w:val="20"/>
          <w:lang w:val="en-US"/>
        </w:rPr>
        <w:t>lazomicev_rale@yahoo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_____________________</w:t>
      </w:r>
    </w:p>
    <w:p w:rsidR="00B1716F" w:rsidRPr="00840C17" w:rsidRDefault="00B1716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____</w:t>
      </w:r>
      <w:r w:rsidRPr="004026A1">
        <w:rPr>
          <w:rFonts w:ascii="Arial" w:hAnsi="Arial" w:cs="Arial"/>
          <w:b/>
          <w:color w:val="000000"/>
          <w:sz w:val="20"/>
          <w:szCs w:val="20"/>
        </w:rPr>
        <w:t>4011992107770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</w:t>
      </w:r>
    </w:p>
    <w:p w:rsidR="00B1716F" w:rsidRPr="00840C17" w:rsidRDefault="00B1716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B1716F" w:rsidRPr="00840C17" w:rsidRDefault="00B1716F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B1716F" w:rsidRPr="00D26962" w:rsidRDefault="00B1716F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bookmarkStart w:id="0" w:name="_GoBack"/>
      <w:bookmarkEnd w:id="0"/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:rsidR="00B1716F" w:rsidRPr="00840C17" w:rsidRDefault="00B1716F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B1716F" w:rsidRPr="00840C1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:rsidR="00B1716F" w:rsidRPr="00840C17" w:rsidRDefault="00B1716F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:rsidR="00B1716F" w:rsidRPr="00840C17" w:rsidRDefault="00B1716F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1716F" w:rsidRPr="00840C17" w:rsidRDefault="00B171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B1716F" w:rsidRPr="00840C17" w:rsidRDefault="00B171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B1716F" w:rsidRPr="00840C17" w:rsidRDefault="00B1716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:rsidR="00B1716F" w:rsidRPr="00840C17" w:rsidRDefault="00B1716F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B1716F" w:rsidRPr="00840C17" w:rsidRDefault="00B1716F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:rsidR="00B1716F" w:rsidRPr="00840C17" w:rsidRDefault="00B1716F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B1716F" w:rsidRPr="00840C17" w:rsidRDefault="00B1716F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1716F" w:rsidRPr="00840C17" w:rsidRDefault="00B1716F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B1716F" w:rsidRPr="00840C17" w:rsidRDefault="00B1716F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 w:rsidP="0006581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:rsidR="00B1716F" w:rsidRPr="00840C17" w:rsidRDefault="00B1716F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B1716F" w:rsidRPr="00840C17" w:rsidRDefault="00B1716F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 w:rsidP="0006581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B1716F" w:rsidRPr="00840C1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716F" w:rsidRPr="00840C17" w:rsidRDefault="00B1716F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B1716F" w:rsidRPr="00840C17" w:rsidRDefault="00B1716F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B1716F" w:rsidRPr="00840C17" w:rsidRDefault="00B1716F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B1716F" w:rsidRPr="00840C17" w:rsidRDefault="00B1716F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B1716F" w:rsidRPr="00840C17" w:rsidRDefault="00B1716F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B1716F" w:rsidRPr="00840C17">
        <w:trPr>
          <w:trHeight w:val="587"/>
        </w:trPr>
        <w:tc>
          <w:tcPr>
            <w:tcW w:w="2884" w:type="dxa"/>
          </w:tcPr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</w:p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28.02.2018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B1716F" w:rsidRPr="00840C17" w:rsidRDefault="00B1716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B1716F" w:rsidRPr="00840C17" w:rsidRDefault="00B1716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B1716F" w:rsidRPr="00840C17" w:rsidRDefault="00B1716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B1716F" w:rsidRPr="00840C17" w:rsidRDefault="00B1716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B1716F" w:rsidRPr="00840C17" w:rsidRDefault="00B1716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B1716F" w:rsidRPr="00840C17">
        <w:trPr>
          <w:trHeight w:val="255"/>
        </w:trPr>
        <w:tc>
          <w:tcPr>
            <w:tcW w:w="10484" w:type="dxa"/>
            <w:vAlign w:val="bottom"/>
          </w:tcPr>
          <w:p w:rsidR="00B1716F" w:rsidRPr="00840C17" w:rsidRDefault="00B1716F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B1716F" w:rsidRPr="00840C17">
        <w:trPr>
          <w:trHeight w:val="255"/>
        </w:trPr>
        <w:tc>
          <w:tcPr>
            <w:tcW w:w="10484" w:type="dxa"/>
            <w:vAlign w:val="bottom"/>
          </w:tcPr>
          <w:p w:rsidR="00B1716F" w:rsidRPr="00840C17" w:rsidRDefault="00B1716F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1716F" w:rsidRPr="00840C17">
        <w:trPr>
          <w:trHeight w:val="255"/>
        </w:trPr>
        <w:tc>
          <w:tcPr>
            <w:tcW w:w="10484" w:type="dxa"/>
            <w:vAlign w:val="bottom"/>
          </w:tcPr>
          <w:p w:rsidR="00B1716F" w:rsidRPr="00840C17" w:rsidRDefault="00B1716F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B1716F" w:rsidRPr="00840C17">
        <w:trPr>
          <w:trHeight w:val="255"/>
        </w:trPr>
        <w:tc>
          <w:tcPr>
            <w:tcW w:w="10484" w:type="dxa"/>
            <w:vAlign w:val="bottom"/>
          </w:tcPr>
          <w:p w:rsidR="00B1716F" w:rsidRPr="00840C17" w:rsidRDefault="00B1716F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B1716F" w:rsidRPr="00840C17" w:rsidRDefault="00B1716F">
      <w:pPr>
        <w:rPr>
          <w:rFonts w:ascii="Arial" w:hAnsi="Arial" w:cs="Arial"/>
        </w:rPr>
      </w:pPr>
    </w:p>
    <w:p w:rsidR="00B1716F" w:rsidRPr="00840C17" w:rsidRDefault="00B1716F">
      <w:pPr>
        <w:rPr>
          <w:rFonts w:ascii="Arial" w:hAnsi="Arial" w:cs="Arial"/>
          <w:color w:val="000000"/>
          <w:sz w:val="20"/>
          <w:szCs w:val="20"/>
        </w:rPr>
      </w:pPr>
    </w:p>
    <w:p w:rsidR="00B1716F" w:rsidRPr="00840C17" w:rsidRDefault="00B1716F">
      <w:pPr>
        <w:rPr>
          <w:rFonts w:ascii="Arial" w:hAnsi="Arial" w:cs="Arial"/>
          <w:color w:val="000000"/>
          <w:sz w:val="20"/>
          <w:szCs w:val="20"/>
        </w:rPr>
      </w:pPr>
    </w:p>
    <w:p w:rsidR="00B1716F" w:rsidRPr="00840C17" w:rsidRDefault="00B1716F">
      <w:pPr>
        <w:rPr>
          <w:rFonts w:ascii="Arial" w:hAnsi="Arial" w:cs="Arial"/>
        </w:rPr>
      </w:pPr>
    </w:p>
    <w:sectPr w:rsidR="00B1716F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6F" w:rsidRDefault="00B1716F">
      <w:r>
        <w:separator/>
      </w:r>
    </w:p>
  </w:endnote>
  <w:endnote w:type="continuationSeparator" w:id="0">
    <w:p w:rsidR="00B1716F" w:rsidRDefault="00B17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6F" w:rsidRDefault="00B1716F">
      <w:r>
        <w:separator/>
      </w:r>
    </w:p>
  </w:footnote>
  <w:footnote w:type="continuationSeparator" w:id="0">
    <w:p w:rsidR="00B1716F" w:rsidRDefault="00B1716F">
      <w:r>
        <w:continuationSeparator/>
      </w:r>
    </w:p>
  </w:footnote>
  <w:footnote w:id="1">
    <w:p w:rsidR="00B1716F" w:rsidRDefault="00B1716F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:rsidR="00B1716F" w:rsidRDefault="00B1716F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:rsidR="00B1716F" w:rsidRPr="002040CE" w:rsidRDefault="00B1716F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:rsidR="00B1716F" w:rsidRDefault="00B1716F">
      <w:pPr>
        <w:spacing w:line="100" w:lineRule="atLeast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C6A"/>
    <w:rsid w:val="0006581E"/>
    <w:rsid w:val="001002F0"/>
    <w:rsid w:val="00132C6A"/>
    <w:rsid w:val="001E5ED1"/>
    <w:rsid w:val="002040CE"/>
    <w:rsid w:val="002175AD"/>
    <w:rsid w:val="004026A1"/>
    <w:rsid w:val="004A4F9F"/>
    <w:rsid w:val="004F6AA9"/>
    <w:rsid w:val="005038B1"/>
    <w:rsid w:val="005D3E5F"/>
    <w:rsid w:val="00707C33"/>
    <w:rsid w:val="00840C17"/>
    <w:rsid w:val="00876031"/>
    <w:rsid w:val="008B52C4"/>
    <w:rsid w:val="008D6914"/>
    <w:rsid w:val="00926FB7"/>
    <w:rsid w:val="009654B7"/>
    <w:rsid w:val="0099563A"/>
    <w:rsid w:val="009956E3"/>
    <w:rsid w:val="009E59BD"/>
    <w:rsid w:val="00AC64BC"/>
    <w:rsid w:val="00B1716F"/>
    <w:rsid w:val="00B33596"/>
    <w:rsid w:val="00C20CDC"/>
    <w:rsid w:val="00C47477"/>
    <w:rsid w:val="00C80DE4"/>
    <w:rsid w:val="00CD29C9"/>
    <w:rsid w:val="00CF2971"/>
    <w:rsid w:val="00CF6756"/>
    <w:rsid w:val="00D26962"/>
    <w:rsid w:val="00D31DD6"/>
    <w:rsid w:val="00D54748"/>
    <w:rsid w:val="00E5095B"/>
    <w:rsid w:val="00EE1B04"/>
    <w:rsid w:val="00F415B1"/>
    <w:rsid w:val="00F9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54748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54748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54748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4748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6</Pages>
  <Words>1476</Words>
  <Characters>8419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LOffice User</dc:creator>
  <cp:keywords/>
  <dc:description/>
  <cp:lastModifiedBy>Windows</cp:lastModifiedBy>
  <cp:revision>11</cp:revision>
  <cp:lastPrinted>2014-03-18T09:37:00Z</cp:lastPrinted>
  <dcterms:created xsi:type="dcterms:W3CDTF">2015-02-10T16:50:00Z</dcterms:created>
  <dcterms:modified xsi:type="dcterms:W3CDTF">2018-01-22T19:01:00Z</dcterms:modified>
</cp:coreProperties>
</file>